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6B9" w:rsidRPr="008404F7" w:rsidRDefault="00DB46B9" w:rsidP="008404F7">
      <w:pPr>
        <w:jc w:val="center"/>
        <w:rPr>
          <w:rFonts w:ascii="Times New Roman" w:hAnsi="Times New Roman"/>
          <w:sz w:val="36"/>
        </w:rPr>
      </w:pPr>
      <w:r w:rsidRPr="008404F7">
        <w:rPr>
          <w:rFonts w:ascii="Times New Roman" w:hAnsi="Times New Roman"/>
          <w:sz w:val="36"/>
        </w:rPr>
        <w:t>Verilen rakamlardan istenildiği şekilde yeni sayılar oluşturunuz.</w:t>
      </w:r>
    </w:p>
    <w:tbl>
      <w:tblPr>
        <w:tblpPr w:leftFromText="141" w:rightFromText="141" w:vertAnchor="text" w:horzAnchor="margin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DB46B9" w:rsidRPr="00982543" w:rsidTr="00982543">
        <w:trPr>
          <w:cantSplit/>
          <w:trHeight w:val="1810"/>
        </w:trPr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Sayılar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En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Büyük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 xml:space="preserve">Doğal 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36"/>
              </w:rPr>
            </w:pPr>
            <w:r w:rsidRPr="00982543">
              <w:rPr>
                <w:rFonts w:ascii="Times New Roman" w:hAnsi="Times New Roman"/>
                <w:sz w:val="28"/>
              </w:rPr>
              <w:t>Sayı</w:t>
            </w: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 xml:space="preserve">En 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Küçük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 xml:space="preserve">Doğal 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Sayı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En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Büyük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Tek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Doğal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Sayı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En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 xml:space="preserve">Küçük 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Tek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Doğal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Sayı</w:t>
            </w: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En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Büyük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Çift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Doğal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Sayı</w:t>
            </w: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En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 xml:space="preserve">Küçük 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 xml:space="preserve">Çift 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Doğal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Sayı</w:t>
            </w: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4-6-2-7-1-9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976421</w:t>
            </w: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124679</w:t>
            </w: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976421</w:t>
            </w: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124679</w:t>
            </w: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976412</w:t>
            </w: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124796</w:t>
            </w: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5-6-2-7-8-4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1-9-4-7-3-8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2-4-8-6-5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3-4-8-9-1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3-5-7-9-4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7-5-1-6-4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9-4-7-3-5-1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2-8-3-7-9-6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4-8-3-9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4-7-6-2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8-3-7-4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5-9-7-3-4-6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6-7-3-2-5-4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9-4-8-3-7-5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7-2-3-4-9-8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2-8-7-3-1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8-2-5-7-6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B46B9" w:rsidRPr="00982543" w:rsidTr="00982543">
        <w:tc>
          <w:tcPr>
            <w:tcW w:w="1558" w:type="dxa"/>
          </w:tcPr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82543">
              <w:rPr>
                <w:rFonts w:ascii="Times New Roman" w:hAnsi="Times New Roman"/>
                <w:sz w:val="28"/>
              </w:rPr>
              <w:t>5-6-7-3</w:t>
            </w:r>
          </w:p>
          <w:p w:rsidR="00DB46B9" w:rsidRPr="00982543" w:rsidRDefault="00DB46B9" w:rsidP="0098254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</w:tcPr>
          <w:p w:rsidR="00DB46B9" w:rsidRPr="00982543" w:rsidRDefault="00DB46B9" w:rsidP="00982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DB46B9" w:rsidRDefault="00DB46B9" w:rsidP="00FB0034">
      <w:pPr>
        <w:rPr>
          <w:color w:val="C0C0C0"/>
          <w:sz w:val="16"/>
          <w:szCs w:val="16"/>
        </w:rPr>
      </w:pPr>
      <w:hyperlink r:id="rId4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DB46B9" w:rsidRDefault="00DB46B9"/>
    <w:sectPr w:rsidR="00DB46B9" w:rsidSect="008404F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4F7"/>
    <w:rsid w:val="0066419E"/>
    <w:rsid w:val="008404F7"/>
    <w:rsid w:val="00934447"/>
    <w:rsid w:val="00982543"/>
    <w:rsid w:val="00DB46B9"/>
    <w:rsid w:val="00DC5B5B"/>
    <w:rsid w:val="00F1023E"/>
    <w:rsid w:val="00FB0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B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404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B003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8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100</Words>
  <Characters>571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edanur</cp:lastModifiedBy>
  <cp:revision>2</cp:revision>
  <dcterms:created xsi:type="dcterms:W3CDTF">2010-11-23T16:02:00Z</dcterms:created>
  <dcterms:modified xsi:type="dcterms:W3CDTF">2011-02-03T20:34:00Z</dcterms:modified>
</cp:coreProperties>
</file>